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55E2F" w:rsidRPr="001D1322" w:rsidRDefault="00355E2F" w:rsidP="00355E2F">
      <w:pPr>
        <w:ind w:right="5670"/>
        <w:rPr>
          <w:rFonts w:ascii="Arial" w:hAnsi="Arial" w:cs="Arial"/>
        </w:rPr>
      </w:pPr>
      <w:bookmarkStart w:id="0" w:name="_Hlk10534383"/>
      <w:bookmarkEnd w:id="0"/>
      <w:r w:rsidRPr="001D1322">
        <w:rPr>
          <w:rFonts w:ascii="Arial" w:hAnsi="Arial" w:cs="Arial"/>
        </w:rPr>
        <w:t>Številka:430/        /201</w:t>
      </w:r>
      <w:r w:rsidR="001D1322" w:rsidRPr="001D1322">
        <w:rPr>
          <w:rFonts w:ascii="Arial" w:hAnsi="Arial" w:cs="Arial"/>
        </w:rPr>
        <w:t>9</w:t>
      </w:r>
    </w:p>
    <w:p w:rsidR="00355E2F" w:rsidRPr="001D1322" w:rsidRDefault="00355E2F" w:rsidP="00355E2F">
      <w:pPr>
        <w:ind w:right="5670"/>
        <w:rPr>
          <w:rFonts w:ascii="Arial" w:hAnsi="Arial" w:cs="Arial"/>
          <w:lang w:eastAsia="ar-SA"/>
        </w:rPr>
      </w:pPr>
      <w:r w:rsidRPr="001D1322">
        <w:rPr>
          <w:rFonts w:ascii="Arial" w:hAnsi="Arial" w:cs="Arial"/>
        </w:rPr>
        <w:t xml:space="preserve">Datum: </w:t>
      </w:r>
      <w:r w:rsidR="008C5924">
        <w:rPr>
          <w:rFonts w:ascii="Arial" w:hAnsi="Arial" w:cs="Arial"/>
        </w:rPr>
        <w:t>22.11.2019</w:t>
      </w:r>
    </w:p>
    <w:p w:rsidR="00355E2F" w:rsidRPr="001D1322" w:rsidRDefault="00355E2F" w:rsidP="009F2E47">
      <w:pPr>
        <w:pStyle w:val="Naslov2"/>
        <w:jc w:val="center"/>
        <w:rPr>
          <w:rFonts w:ascii="Arial" w:hAnsi="Arial" w:cs="Arial"/>
          <w:i w:val="0"/>
          <w:sz w:val="24"/>
          <w:szCs w:val="24"/>
        </w:rPr>
      </w:pPr>
      <w:r w:rsidRPr="001D1322">
        <w:rPr>
          <w:rFonts w:ascii="Arial" w:hAnsi="Arial" w:cs="Arial"/>
          <w:i w:val="0"/>
          <w:sz w:val="24"/>
          <w:szCs w:val="24"/>
        </w:rPr>
        <w:t>POVABILO K ODDAJI PONUDBE</w:t>
      </w:r>
    </w:p>
    <w:p w:rsidR="00355E2F" w:rsidRPr="001D1322" w:rsidRDefault="00355E2F" w:rsidP="00355E2F">
      <w:pPr>
        <w:ind w:right="-20"/>
        <w:rPr>
          <w:rFonts w:ascii="Arial" w:hAnsi="Arial" w:cs="Arial"/>
        </w:rPr>
      </w:pPr>
    </w:p>
    <w:p w:rsidR="001D1322" w:rsidRDefault="001D1322" w:rsidP="00355E2F">
      <w:pPr>
        <w:ind w:right="-20"/>
        <w:rPr>
          <w:rFonts w:ascii="Arial" w:hAnsi="Arial" w:cs="Arial"/>
        </w:rPr>
      </w:pPr>
    </w:p>
    <w:p w:rsidR="00355E2F" w:rsidRPr="001D1322" w:rsidRDefault="00355E2F" w:rsidP="00355E2F">
      <w:pPr>
        <w:ind w:right="-20"/>
        <w:rPr>
          <w:rFonts w:ascii="Arial" w:hAnsi="Arial" w:cs="Arial"/>
        </w:rPr>
      </w:pPr>
      <w:r w:rsidRPr="001D1322">
        <w:rPr>
          <w:rFonts w:ascii="Arial" w:hAnsi="Arial" w:cs="Arial"/>
        </w:rPr>
        <w:t xml:space="preserve">PREDMET NAROČILA: </w:t>
      </w:r>
    </w:p>
    <w:p w:rsidR="00355E2F" w:rsidRPr="001D1322" w:rsidRDefault="008C5924" w:rsidP="00355E2F">
      <w:pPr>
        <w:ind w:right="-20"/>
        <w:rPr>
          <w:rFonts w:ascii="Arial" w:hAnsi="Arial" w:cs="Arial"/>
        </w:rPr>
      </w:pPr>
      <w:r>
        <w:rPr>
          <w:rFonts w:ascii="Arial" w:hAnsi="Arial" w:cs="Arial"/>
          <w:b/>
        </w:rPr>
        <w:t>Ureditev ordinacije za pediatra v II. nadstropju ZP Prebold</w:t>
      </w:r>
    </w:p>
    <w:p w:rsidR="00355E2F" w:rsidRDefault="00355E2F" w:rsidP="00355E2F">
      <w:pPr>
        <w:ind w:right="-20"/>
        <w:rPr>
          <w:rFonts w:ascii="Arial" w:hAnsi="Arial" w:cs="Arial"/>
        </w:rPr>
      </w:pPr>
    </w:p>
    <w:p w:rsidR="001D1322" w:rsidRPr="001D1322" w:rsidRDefault="001D1322" w:rsidP="00355E2F">
      <w:pPr>
        <w:ind w:right="-20"/>
        <w:rPr>
          <w:rFonts w:ascii="Arial" w:hAnsi="Arial" w:cs="Arial"/>
        </w:rPr>
      </w:pPr>
    </w:p>
    <w:p w:rsidR="00355E2F" w:rsidRPr="001D1322" w:rsidRDefault="00355E2F" w:rsidP="008C5924">
      <w:pPr>
        <w:ind w:right="-20"/>
        <w:jc w:val="both"/>
        <w:rPr>
          <w:rFonts w:ascii="Arial" w:hAnsi="Arial" w:cs="Arial"/>
        </w:rPr>
      </w:pPr>
      <w:r w:rsidRPr="001D1322">
        <w:rPr>
          <w:rFonts w:ascii="Arial" w:hAnsi="Arial" w:cs="Arial"/>
        </w:rPr>
        <w:t xml:space="preserve">Vabimo vas, da podate ponudbo za </w:t>
      </w:r>
      <w:r w:rsidR="008C5924">
        <w:rPr>
          <w:rFonts w:ascii="Arial" w:hAnsi="Arial" w:cs="Arial"/>
        </w:rPr>
        <w:t>ureditev ordinacije za pediatra v II</w:t>
      </w:r>
      <w:r w:rsidR="003B6E1D">
        <w:rPr>
          <w:rFonts w:ascii="Arial" w:hAnsi="Arial" w:cs="Arial"/>
        </w:rPr>
        <w:t>.</w:t>
      </w:r>
      <w:r w:rsidR="008C5924">
        <w:rPr>
          <w:rFonts w:ascii="Arial" w:hAnsi="Arial" w:cs="Arial"/>
        </w:rPr>
        <w:t xml:space="preserve"> nadstropju ZP Prebold, po priloženih popisih. Dela morajo biti izvedena najkasneje do 24.12.2019!</w:t>
      </w:r>
    </w:p>
    <w:p w:rsidR="00355E2F" w:rsidRDefault="00355E2F" w:rsidP="001D1322">
      <w:pPr>
        <w:ind w:right="-20"/>
        <w:jc w:val="both"/>
        <w:rPr>
          <w:rFonts w:ascii="Arial" w:hAnsi="Arial" w:cs="Arial"/>
          <w:i/>
          <w:iCs/>
        </w:rPr>
      </w:pPr>
      <w:r w:rsidRPr="001D1322">
        <w:rPr>
          <w:rFonts w:ascii="Arial" w:hAnsi="Arial" w:cs="Arial"/>
          <w:i/>
          <w:iCs/>
        </w:rPr>
        <w:t>(Opomba: upoštevati je potrebno posebnosti pri predračunu storitev oz. gradenj.)</w:t>
      </w:r>
    </w:p>
    <w:p w:rsidR="00355E2F" w:rsidRPr="001D1322" w:rsidRDefault="00355E2F" w:rsidP="00355E2F">
      <w:pPr>
        <w:rPr>
          <w:rFonts w:ascii="Arial" w:hAnsi="Arial" w:cs="Arial"/>
        </w:rPr>
      </w:pPr>
    </w:p>
    <w:p w:rsidR="00355E2F" w:rsidRPr="001D1322" w:rsidRDefault="00355E2F" w:rsidP="00355E2F">
      <w:pPr>
        <w:rPr>
          <w:rFonts w:ascii="Arial" w:hAnsi="Arial" w:cs="Arial"/>
        </w:rPr>
      </w:pPr>
      <w:r w:rsidRPr="001D1322">
        <w:rPr>
          <w:rFonts w:ascii="Arial" w:hAnsi="Arial" w:cs="Arial"/>
        </w:rPr>
        <w:t xml:space="preserve">Predračun mora biti veljaven do </w:t>
      </w:r>
      <w:r w:rsidR="00B004CD">
        <w:rPr>
          <w:rFonts w:ascii="Arial" w:hAnsi="Arial" w:cs="Arial"/>
        </w:rPr>
        <w:t>30.</w:t>
      </w:r>
      <w:r w:rsidR="008C5924">
        <w:rPr>
          <w:rFonts w:ascii="Arial" w:hAnsi="Arial" w:cs="Arial"/>
        </w:rPr>
        <w:t>12.2019</w:t>
      </w:r>
    </w:p>
    <w:p w:rsidR="00355E2F" w:rsidRPr="001D1322" w:rsidRDefault="00355E2F" w:rsidP="00355E2F">
      <w:pPr>
        <w:rPr>
          <w:rFonts w:ascii="Arial" w:hAnsi="Arial" w:cs="Arial"/>
        </w:rPr>
      </w:pPr>
    </w:p>
    <w:p w:rsidR="00355E2F" w:rsidRPr="001D1322" w:rsidRDefault="00355E2F" w:rsidP="00355E2F">
      <w:pPr>
        <w:rPr>
          <w:rFonts w:ascii="Arial" w:hAnsi="Arial" w:cs="Arial"/>
        </w:rPr>
      </w:pPr>
      <w:r w:rsidRPr="001D1322">
        <w:rPr>
          <w:rFonts w:ascii="Arial" w:hAnsi="Arial" w:cs="Arial"/>
        </w:rPr>
        <w:t>Rok plačila znaša 30 dni po prejemu fakture.</w:t>
      </w:r>
    </w:p>
    <w:p w:rsidR="00355E2F" w:rsidRPr="001D1322" w:rsidRDefault="00355E2F" w:rsidP="00355E2F">
      <w:pPr>
        <w:rPr>
          <w:rFonts w:ascii="Arial" w:hAnsi="Arial" w:cs="Arial"/>
        </w:rPr>
      </w:pPr>
    </w:p>
    <w:p w:rsidR="00355E2F" w:rsidRPr="001D1322" w:rsidRDefault="00355E2F" w:rsidP="001D1322">
      <w:pPr>
        <w:jc w:val="both"/>
        <w:rPr>
          <w:rFonts w:ascii="Arial" w:hAnsi="Arial" w:cs="Arial"/>
        </w:rPr>
      </w:pPr>
      <w:r w:rsidRPr="001D1322">
        <w:rPr>
          <w:rFonts w:ascii="Arial" w:hAnsi="Arial" w:cs="Arial"/>
        </w:rPr>
        <w:t xml:space="preserve">Naročnik bo sklenil </w:t>
      </w:r>
      <w:r w:rsidR="008C5924">
        <w:rPr>
          <w:rFonts w:ascii="Arial" w:hAnsi="Arial" w:cs="Arial"/>
        </w:rPr>
        <w:t>pogodbo</w:t>
      </w:r>
      <w:r w:rsidRPr="001D1322">
        <w:rPr>
          <w:rFonts w:ascii="Arial" w:hAnsi="Arial" w:cs="Arial"/>
        </w:rPr>
        <w:t xml:space="preserve"> </w:t>
      </w:r>
      <w:r w:rsidR="002359F4">
        <w:rPr>
          <w:rFonts w:ascii="Arial" w:hAnsi="Arial" w:cs="Arial"/>
        </w:rPr>
        <w:t>s</w:t>
      </w:r>
      <w:r w:rsidRPr="001D1322">
        <w:rPr>
          <w:rFonts w:ascii="Arial" w:hAnsi="Arial" w:cs="Arial"/>
        </w:rPr>
        <w:t xml:space="preserve"> ponudnikom, ki bo ponudil najnižjo ceno po predračunu.</w:t>
      </w:r>
    </w:p>
    <w:p w:rsidR="00355E2F" w:rsidRPr="001D1322" w:rsidRDefault="00355E2F" w:rsidP="00355E2F">
      <w:pPr>
        <w:rPr>
          <w:rFonts w:ascii="Arial" w:hAnsi="Arial" w:cs="Arial"/>
        </w:rPr>
      </w:pPr>
    </w:p>
    <w:p w:rsidR="00355E2F" w:rsidRPr="001D1322" w:rsidRDefault="00355E2F" w:rsidP="001D1322">
      <w:pPr>
        <w:jc w:val="both"/>
        <w:rPr>
          <w:rFonts w:ascii="Arial" w:hAnsi="Arial" w:cs="Arial"/>
        </w:rPr>
      </w:pPr>
      <w:r w:rsidRPr="001D1322">
        <w:rPr>
          <w:rFonts w:ascii="Arial" w:hAnsi="Arial" w:cs="Arial"/>
        </w:rPr>
        <w:t>Obravnavali bomo predračune, ki bodo prispeli do naročnika po pošti</w:t>
      </w:r>
      <w:r w:rsidR="001D1322">
        <w:rPr>
          <w:rFonts w:ascii="Arial" w:hAnsi="Arial" w:cs="Arial"/>
        </w:rPr>
        <w:t xml:space="preserve"> na naslov Občina Prebold, Hmeljarska c. 3, 3312 Prebold</w:t>
      </w:r>
      <w:r w:rsidRPr="001D1322">
        <w:rPr>
          <w:rFonts w:ascii="Arial" w:hAnsi="Arial" w:cs="Arial"/>
        </w:rPr>
        <w:t xml:space="preserve"> oz. e-mailu: </w:t>
      </w:r>
      <w:hyperlink r:id="rId7" w:history="1">
        <w:r w:rsidRPr="001D1322">
          <w:rPr>
            <w:rStyle w:val="Hiperpovezava"/>
            <w:rFonts w:ascii="Arial" w:hAnsi="Arial" w:cs="Arial"/>
          </w:rPr>
          <w:t>obcina@prebold.si</w:t>
        </w:r>
      </w:hyperlink>
      <w:r w:rsidRPr="001D1322">
        <w:rPr>
          <w:rFonts w:ascii="Arial" w:hAnsi="Arial" w:cs="Arial"/>
        </w:rPr>
        <w:t xml:space="preserve"> do dne </w:t>
      </w:r>
      <w:r w:rsidR="008C5924">
        <w:rPr>
          <w:rFonts w:ascii="Arial" w:hAnsi="Arial" w:cs="Arial"/>
          <w:b/>
          <w:bCs/>
        </w:rPr>
        <w:t>27.11.2019!</w:t>
      </w:r>
    </w:p>
    <w:p w:rsidR="00355E2F" w:rsidRDefault="00355E2F" w:rsidP="00355E2F">
      <w:pPr>
        <w:rPr>
          <w:rFonts w:ascii="Arial" w:hAnsi="Arial" w:cs="Arial"/>
        </w:rPr>
      </w:pPr>
    </w:p>
    <w:p w:rsidR="001D1322" w:rsidRPr="001D1322" w:rsidRDefault="001D1322" w:rsidP="00355E2F">
      <w:pPr>
        <w:rPr>
          <w:rFonts w:ascii="Arial" w:hAnsi="Arial" w:cs="Arial"/>
        </w:rPr>
      </w:pPr>
    </w:p>
    <w:p w:rsidR="00355E2F" w:rsidRPr="001D1322" w:rsidRDefault="00355E2F" w:rsidP="00355E2F">
      <w:pPr>
        <w:rPr>
          <w:rFonts w:ascii="Arial" w:hAnsi="Arial" w:cs="Arial"/>
        </w:rPr>
      </w:pPr>
      <w:r w:rsidRPr="001D1322">
        <w:rPr>
          <w:rFonts w:ascii="Arial" w:hAnsi="Arial" w:cs="Arial"/>
        </w:rPr>
        <w:t>Prosimo, da podate ponudbo.</w:t>
      </w:r>
    </w:p>
    <w:p w:rsidR="00355E2F" w:rsidRPr="001D1322" w:rsidRDefault="00355E2F" w:rsidP="00355E2F">
      <w:pPr>
        <w:rPr>
          <w:rFonts w:ascii="Arial" w:hAnsi="Arial" w:cs="Arial"/>
        </w:rPr>
      </w:pPr>
    </w:p>
    <w:p w:rsidR="001D1322" w:rsidRPr="001D1322" w:rsidRDefault="001D1322" w:rsidP="00355E2F">
      <w:pPr>
        <w:rPr>
          <w:rFonts w:ascii="Arial" w:hAnsi="Arial" w:cs="Arial"/>
        </w:rPr>
      </w:pPr>
    </w:p>
    <w:p w:rsidR="001D1322" w:rsidRPr="001D1322" w:rsidRDefault="001D1322" w:rsidP="00355E2F">
      <w:pPr>
        <w:rPr>
          <w:rFonts w:ascii="Arial" w:hAnsi="Arial" w:cs="Arial"/>
        </w:rPr>
      </w:pPr>
    </w:p>
    <w:p w:rsidR="00355E2F" w:rsidRPr="001D1322" w:rsidRDefault="00355E2F" w:rsidP="00355E2F">
      <w:pPr>
        <w:rPr>
          <w:rFonts w:ascii="Arial" w:hAnsi="Arial" w:cs="Arial"/>
        </w:rPr>
      </w:pPr>
      <w:r w:rsidRPr="001D1322">
        <w:rPr>
          <w:rFonts w:ascii="Arial" w:hAnsi="Arial" w:cs="Arial"/>
        </w:rPr>
        <w:t xml:space="preserve">                                                                                               OBČINA PREBOLD</w:t>
      </w:r>
    </w:p>
    <w:p w:rsidR="00355E2F" w:rsidRPr="001D1322" w:rsidRDefault="00355E2F" w:rsidP="00355E2F">
      <w:pPr>
        <w:rPr>
          <w:rFonts w:ascii="Arial" w:hAnsi="Arial" w:cs="Arial"/>
        </w:rPr>
      </w:pPr>
      <w:r w:rsidRPr="001D1322">
        <w:rPr>
          <w:rFonts w:ascii="Arial" w:hAnsi="Arial" w:cs="Arial"/>
        </w:rPr>
        <w:t xml:space="preserve">                                                                                                            Župan</w:t>
      </w:r>
    </w:p>
    <w:p w:rsidR="00355E2F" w:rsidRPr="001D1322" w:rsidRDefault="00355E2F" w:rsidP="00355E2F">
      <w:pPr>
        <w:rPr>
          <w:rFonts w:ascii="Arial" w:hAnsi="Arial" w:cs="Arial"/>
        </w:rPr>
      </w:pPr>
      <w:r w:rsidRPr="001D1322">
        <w:rPr>
          <w:rFonts w:ascii="Arial" w:hAnsi="Arial" w:cs="Arial"/>
        </w:rPr>
        <w:t xml:space="preserve">                                                                                                     Vinko Debelak</w:t>
      </w:r>
      <w:r w:rsidR="003B6E1D">
        <w:rPr>
          <w:rFonts w:ascii="Arial" w:hAnsi="Arial" w:cs="Arial"/>
        </w:rPr>
        <w:t xml:space="preserve">, </w:t>
      </w:r>
      <w:proofErr w:type="spellStart"/>
      <w:r w:rsidR="003B6E1D">
        <w:rPr>
          <w:rFonts w:ascii="Arial" w:hAnsi="Arial" w:cs="Arial"/>
        </w:rPr>
        <w:t>l.r</w:t>
      </w:r>
      <w:proofErr w:type="spellEnd"/>
      <w:r w:rsidR="003B6E1D">
        <w:rPr>
          <w:rFonts w:ascii="Arial" w:hAnsi="Arial" w:cs="Arial"/>
        </w:rPr>
        <w:t>.</w:t>
      </w:r>
      <w:bookmarkStart w:id="1" w:name="_GoBack"/>
      <w:bookmarkEnd w:id="1"/>
    </w:p>
    <w:p w:rsidR="00B411B9" w:rsidRPr="001D1322" w:rsidRDefault="00B411B9">
      <w:pPr>
        <w:rPr>
          <w:rFonts w:ascii="Arial" w:hAnsi="Arial" w:cs="Arial"/>
        </w:rPr>
      </w:pPr>
    </w:p>
    <w:p w:rsidR="00B411B9" w:rsidRDefault="00B411B9"/>
    <w:p w:rsidR="001D1322" w:rsidRDefault="001D1322"/>
    <w:p w:rsidR="001D1322" w:rsidRDefault="001D1322"/>
    <w:p w:rsidR="001D1322" w:rsidRDefault="001D1322"/>
    <w:p w:rsidR="001D1322" w:rsidRDefault="001D1322"/>
    <w:p w:rsidR="001D1322" w:rsidRDefault="001D1322"/>
    <w:p w:rsidR="001D1322" w:rsidRDefault="001D1322"/>
    <w:p w:rsidR="001D1322" w:rsidRDefault="001D1322"/>
    <w:p w:rsidR="001D1322" w:rsidRDefault="001D1322"/>
    <w:p w:rsidR="001D1322" w:rsidRDefault="001D1322"/>
    <w:p w:rsidR="001D1322" w:rsidRDefault="001D1322"/>
    <w:p w:rsidR="001D1322" w:rsidRDefault="001D1322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p w:rsidR="00634124" w:rsidRDefault="00634124"/>
    <w:sectPr w:rsidR="00634124" w:rsidSect="001D1322">
      <w:headerReference w:type="default" r:id="rId8"/>
      <w:pgSz w:w="11906" w:h="16838" w:code="9"/>
      <w:pgMar w:top="2157" w:right="1418" w:bottom="1418" w:left="1418" w:header="36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20E7F" w:rsidRDefault="00F20E7F">
      <w:r>
        <w:separator/>
      </w:r>
    </w:p>
  </w:endnote>
  <w:endnote w:type="continuationSeparator" w:id="0">
    <w:p w:rsidR="00F20E7F" w:rsidRDefault="00F20E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ajan Pro">
    <w:altName w:val="Times New Roman"/>
    <w:panose1 w:val="00000000000000000000"/>
    <w:charset w:val="00"/>
    <w:family w:val="roman"/>
    <w:notTrueType/>
    <w:pitch w:val="variable"/>
    <w:sig w:usb0="800000AF" w:usb1="5000204B" w:usb2="00000000" w:usb3="00000000" w:csb0="0000009B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20E7F" w:rsidRDefault="00F20E7F">
      <w:r>
        <w:separator/>
      </w:r>
    </w:p>
  </w:footnote>
  <w:footnote w:type="continuationSeparator" w:id="0">
    <w:p w:rsidR="00F20E7F" w:rsidRDefault="00F20E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45472" w:rsidRPr="00125A68" w:rsidRDefault="000B08B5" w:rsidP="00145472">
    <w:pPr>
      <w:spacing w:before="40"/>
      <w:ind w:right="-3"/>
      <w:rPr>
        <w:sz w:val="22"/>
        <w:szCs w:val="22"/>
      </w:rPr>
    </w:pPr>
    <w:r>
      <w:rPr>
        <w:noProof/>
      </w:rPr>
      <mc:AlternateContent>
        <mc:Choice Requires="wps">
          <w:drawing>
            <wp:anchor distT="0" distB="0" distL="0" distR="0" simplePos="0" relativeHeight="251655680" behindDoc="0" locked="0" layoutInCell="1" allowOverlap="1">
              <wp:simplePos x="0" y="0"/>
              <wp:positionH relativeFrom="column">
                <wp:posOffset>1833245</wp:posOffset>
              </wp:positionH>
              <wp:positionV relativeFrom="paragraph">
                <wp:posOffset>85725</wp:posOffset>
              </wp:positionV>
              <wp:extent cx="1514475" cy="478790"/>
              <wp:effectExtent l="0" t="0" r="0" b="0"/>
              <wp:wrapSquare wrapText="bothSides"/>
              <wp:docPr id="5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14475" cy="47879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5472" w:rsidRPr="00355E2F" w:rsidRDefault="00634124" w:rsidP="00145472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caps/>
                              <w:spacing w:val="-4"/>
                              <w:sz w:val="18"/>
                              <w:szCs w:val="18"/>
                              <w:lang w:val="pl-PL"/>
                            </w:rPr>
                          </w:pPr>
                          <w:r w:rsidRPr="00355E2F">
                            <w:rPr>
                              <w:rFonts w:ascii="Trajan Pro" w:hAnsi="Trajan Pro" w:cs="Trajan Pro"/>
                              <w:caps/>
                              <w:color w:val="CE0060"/>
                              <w:spacing w:val="-4"/>
                              <w:sz w:val="18"/>
                              <w:szCs w:val="18"/>
                              <w:lang w:val="pl-PL"/>
                            </w:rPr>
                            <w:t>UPRAVA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144.35pt;margin-top:6.75pt;width:119.25pt;height:37.7pt;z-index:251655680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" filled="f" stroked="f">
              <v:textbox inset="0,0,0,0">
                <w:txbxContent>
                  <w:p w:rsidR="00145472" w:rsidRPr="00355E2F" w:rsidRDefault="00634124" w:rsidP="00145472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caps/>
                        <w:spacing w:val="-4"/>
                        <w:sz w:val="18"/>
                        <w:szCs w:val="18"/>
                        <w:lang w:val="pl-PL"/>
                      </w:rPr>
                    </w:pPr>
                    <w:r w:rsidRPr="00355E2F">
                      <w:rPr>
                        <w:rFonts w:ascii="Trajan Pro" w:hAnsi="Trajan Pro" w:cs="Trajan Pro"/>
                        <w:caps/>
                        <w:color w:val="CE0060"/>
                        <w:spacing w:val="-4"/>
                        <w:sz w:val="18"/>
                        <w:szCs w:val="18"/>
                        <w:lang w:val="pl-PL"/>
                      </w:rPr>
                      <w:t>UPRAVA</w:t>
                    </w:r>
                  </w:p>
                </w:txbxContent>
              </v:textbox>
              <w10:wrap type="squar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776" behindDoc="1" locked="0" layoutInCell="1" allowOverlap="1">
              <wp:simplePos x="0" y="0"/>
              <wp:positionH relativeFrom="column">
                <wp:posOffset>1757045</wp:posOffset>
              </wp:positionH>
              <wp:positionV relativeFrom="paragraph">
                <wp:posOffset>64135</wp:posOffset>
              </wp:positionV>
              <wp:extent cx="0" cy="846455"/>
              <wp:effectExtent l="12700" t="13970" r="6350" b="6350"/>
              <wp:wrapNone/>
              <wp:docPr id="4" name="Line 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846455"/>
                      </a:xfrm>
                      <a:prstGeom prst="line">
                        <a:avLst/>
                      </a:prstGeom>
                      <a:noFill/>
                      <a:ln w="10800">
                        <a:solidFill>
                          <a:srgbClr val="B80047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09876DA2" id="Line 8" o:spid="_x0000_s1026" style="position:absolute;z-index:-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8.35pt,5.05pt" to="138.35pt,7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" strokecolor="#b80047" strokeweight=".3mm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6704" behindDoc="0" locked="0" layoutInCell="1" allowOverlap="1">
              <wp:simplePos x="0" y="0"/>
              <wp:positionH relativeFrom="column">
                <wp:posOffset>1807210</wp:posOffset>
              </wp:positionH>
              <wp:positionV relativeFrom="paragraph">
                <wp:posOffset>266700</wp:posOffset>
              </wp:positionV>
              <wp:extent cx="2677795" cy="497205"/>
              <wp:effectExtent l="2540" t="0" r="0" b="0"/>
              <wp:wrapSquare wrapText="bothSides"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677795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5472" w:rsidRPr="00355E2F" w:rsidRDefault="00145472" w:rsidP="00145472">
                          <w:pPr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</w:pPr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>www.obcinaprebold.si, e-</w:t>
                          </w:r>
                          <w:proofErr w:type="spellStart"/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>naslov</w:t>
                          </w:r>
                          <w:proofErr w:type="spellEnd"/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>: obcina@</w:t>
                          </w:r>
                          <w:r w:rsidR="00634124"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>obcinaprebold.si</w:t>
                          </w:r>
                        </w:p>
                        <w:p w:rsidR="00145472" w:rsidRPr="00355E2F" w:rsidRDefault="00145472" w:rsidP="00145472">
                          <w:pPr>
                            <w:rPr>
                              <w:color w:val="000000"/>
                              <w:sz w:val="16"/>
                              <w:szCs w:val="16"/>
                            </w:rPr>
                          </w:pPr>
                          <w:r w:rsidRPr="00355E2F">
                            <w:rPr>
                              <w:color w:val="000000"/>
                              <w:sz w:val="16"/>
                              <w:szCs w:val="16"/>
                            </w:rPr>
                            <w:t>Hmeljarska cesta 3, 3312 Prebold</w:t>
                          </w:r>
                        </w:p>
                        <w:p w:rsidR="00145472" w:rsidRPr="00355E2F" w:rsidRDefault="00145472" w:rsidP="00145472">
                          <w:pPr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</w:pPr>
                          <w:proofErr w:type="spellStart"/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>telefon</w:t>
                          </w:r>
                          <w:proofErr w:type="spellEnd"/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Pr="00355E2F">
                            <w:rPr>
                              <w:color w:val="000000"/>
                              <w:sz w:val="16"/>
                              <w:szCs w:val="16"/>
                            </w:rPr>
                            <w:t>03 703 64 00</w:t>
                          </w:r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 xml:space="preserve">, </w:t>
                          </w:r>
                          <w:proofErr w:type="spellStart"/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>faks</w:t>
                          </w:r>
                          <w:proofErr w:type="spellEnd"/>
                          <w:r w:rsidRPr="00355E2F">
                            <w:rPr>
                              <w:color w:val="000000"/>
                              <w:spacing w:val="-2"/>
                              <w:sz w:val="16"/>
                              <w:szCs w:val="16"/>
                              <w:lang w:val="de-DE"/>
                            </w:rPr>
                            <w:t xml:space="preserve">: </w:t>
                          </w:r>
                          <w:r w:rsidRPr="00355E2F">
                            <w:rPr>
                              <w:color w:val="000000"/>
                              <w:sz w:val="16"/>
                              <w:szCs w:val="16"/>
                            </w:rPr>
                            <w:t>03 703 64 05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5" o:spid="_x0000_s1027" type="#_x0000_t202" style="position:absolute;margin-left:142.3pt;margin-top:21pt;width:210.85pt;height:39.15pt;z-index:251656704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" filled="f" stroked="f">
              <v:textbox inset="0,0,0,0">
                <w:txbxContent>
                  <w:p w:rsidR="00145472" w:rsidRPr="00355E2F" w:rsidRDefault="00145472" w:rsidP="00145472">
                    <w:pPr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</w:pPr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>www.obcinaprebold.si, e-</w:t>
                    </w:r>
                    <w:proofErr w:type="spellStart"/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>naslov</w:t>
                    </w:r>
                    <w:proofErr w:type="spellEnd"/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>: obcina@</w:t>
                    </w:r>
                    <w:r w:rsidR="00634124"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>obcinaprebold.si</w:t>
                    </w:r>
                  </w:p>
                  <w:p w:rsidR="00145472" w:rsidRPr="00355E2F" w:rsidRDefault="00145472" w:rsidP="00145472">
                    <w:pPr>
                      <w:rPr>
                        <w:color w:val="000000"/>
                        <w:sz w:val="16"/>
                        <w:szCs w:val="16"/>
                      </w:rPr>
                    </w:pPr>
                    <w:r w:rsidRPr="00355E2F">
                      <w:rPr>
                        <w:color w:val="000000"/>
                        <w:sz w:val="16"/>
                        <w:szCs w:val="16"/>
                      </w:rPr>
                      <w:t>Hmeljarska cesta 3, 3312 Prebold</w:t>
                    </w:r>
                  </w:p>
                  <w:p w:rsidR="00145472" w:rsidRPr="00355E2F" w:rsidRDefault="00145472" w:rsidP="00145472">
                    <w:pPr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</w:pPr>
                    <w:proofErr w:type="spellStart"/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>telefon</w:t>
                    </w:r>
                    <w:proofErr w:type="spellEnd"/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Pr="00355E2F">
                      <w:rPr>
                        <w:color w:val="000000"/>
                        <w:sz w:val="16"/>
                        <w:szCs w:val="16"/>
                      </w:rPr>
                      <w:t>03 703 64 00</w:t>
                    </w:r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 xml:space="preserve">, </w:t>
                    </w:r>
                    <w:proofErr w:type="spellStart"/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>faks</w:t>
                    </w:r>
                    <w:proofErr w:type="spellEnd"/>
                    <w:r w:rsidRPr="00355E2F">
                      <w:rPr>
                        <w:color w:val="000000"/>
                        <w:spacing w:val="-2"/>
                        <w:sz w:val="16"/>
                        <w:szCs w:val="16"/>
                        <w:lang w:val="de-DE"/>
                      </w:rPr>
                      <w:t xml:space="preserve">: </w:t>
                    </w:r>
                    <w:r w:rsidRPr="00355E2F">
                      <w:rPr>
                        <w:color w:val="000000"/>
                        <w:sz w:val="16"/>
                        <w:szCs w:val="16"/>
                      </w:rPr>
                      <w:t>03 703 64 05</w:t>
                    </w:r>
                  </w:p>
                </w:txbxContent>
              </v:textbox>
              <w10:wrap type="square"/>
            </v:shape>
          </w:pict>
        </mc:Fallback>
      </mc:AlternateContent>
    </w:r>
    <w:r w:rsidR="00355E2F">
      <w:rPr>
        <w:noProof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4853305</wp:posOffset>
          </wp:positionH>
          <wp:positionV relativeFrom="paragraph">
            <wp:posOffset>186690</wp:posOffset>
          </wp:positionV>
          <wp:extent cx="514985" cy="590550"/>
          <wp:effectExtent l="19050" t="0" r="0" b="0"/>
          <wp:wrapTopAndBottom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985" cy="5905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-250825</wp:posOffset>
              </wp:positionH>
              <wp:positionV relativeFrom="paragraph">
                <wp:posOffset>219075</wp:posOffset>
              </wp:positionV>
              <wp:extent cx="1598295" cy="708025"/>
              <wp:effectExtent l="0" t="0" r="0" b="0"/>
              <wp:wrapNone/>
              <wp:docPr id="2" name="Text 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98295" cy="7080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45472" w:rsidRDefault="00145472" w:rsidP="00145472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:rsidR="00145472" w:rsidRDefault="00145472" w:rsidP="00145472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jc w:val="center"/>
                            <w:textAlignment w:val="center"/>
                            <w:rPr>
                              <w:rFonts w:ascii="Trajan Pro" w:hAnsi="Trajan Pro" w:cs="Trajan Pro"/>
                              <w:color w:val="000000"/>
                              <w:spacing w:val="-2"/>
                              <w:sz w:val="17"/>
                              <w:szCs w:val="17"/>
                              <w:lang w:val="en-US"/>
                            </w:rPr>
                          </w:pPr>
                        </w:p>
                        <w:p w:rsidR="00145472" w:rsidRPr="006066F3" w:rsidRDefault="00145472" w:rsidP="00355E2F">
                          <w:pPr>
                            <w:autoSpaceDE w:val="0"/>
                            <w:autoSpaceDN w:val="0"/>
                            <w:adjustRightInd w:val="0"/>
                            <w:spacing w:line="288" w:lineRule="auto"/>
                            <w:textAlignment w:val="center"/>
                            <w:rPr>
                              <w:rFonts w:ascii="Trajan Pro" w:hAnsi="Trajan Pro" w:cs="Trajan Pro"/>
                              <w:b/>
                              <w:color w:val="000000"/>
                              <w:spacing w:val="-2"/>
                              <w:sz w:val="20"/>
                              <w:szCs w:val="20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id="Text Box 6" o:spid="_x0000_s1028" type="#_x0000_t202" style="position:absolute;margin-left:-19.75pt;margin-top:17.25pt;width:125.85pt;height:55.75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" filled="f" stroked="f">
              <v:textbox inset="0,0,0,0">
                <w:txbxContent>
                  <w:p w:rsidR="00145472" w:rsidRDefault="00145472" w:rsidP="00145472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:rsidR="00145472" w:rsidRDefault="00145472" w:rsidP="00145472">
                    <w:pPr>
                      <w:autoSpaceDE w:val="0"/>
                      <w:autoSpaceDN w:val="0"/>
                      <w:adjustRightInd w:val="0"/>
                      <w:spacing w:line="288" w:lineRule="auto"/>
                      <w:jc w:val="center"/>
                      <w:textAlignment w:val="center"/>
                      <w:rPr>
                        <w:rFonts w:ascii="Trajan Pro" w:hAnsi="Trajan Pro" w:cs="Trajan Pro"/>
                        <w:color w:val="000000"/>
                        <w:spacing w:val="-2"/>
                        <w:sz w:val="17"/>
                        <w:szCs w:val="17"/>
                        <w:lang w:val="en-US"/>
                      </w:rPr>
                    </w:pPr>
                  </w:p>
                  <w:p w:rsidR="00145472" w:rsidRPr="006066F3" w:rsidRDefault="00145472" w:rsidP="00355E2F">
                    <w:pPr>
                      <w:autoSpaceDE w:val="0"/>
                      <w:autoSpaceDN w:val="0"/>
                      <w:adjustRightInd w:val="0"/>
                      <w:spacing w:line="288" w:lineRule="auto"/>
                      <w:textAlignment w:val="center"/>
                      <w:rPr>
                        <w:rFonts w:ascii="Trajan Pro" w:hAnsi="Trajan Pro" w:cs="Trajan Pro"/>
                        <w:b/>
                        <w:color w:val="000000"/>
                        <w:spacing w:val="-2"/>
                        <w:sz w:val="20"/>
                        <w:szCs w:val="20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145472" w:rsidRPr="00125A68" w:rsidRDefault="00355E2F" w:rsidP="00355E2F">
    <w:pPr>
      <w:spacing w:before="40"/>
      <w:ind w:right="-3"/>
      <w:rPr>
        <w:sz w:val="22"/>
        <w:szCs w:val="22"/>
      </w:rPr>
    </w:pP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>
      <w:rPr>
        <w:sz w:val="22"/>
        <w:szCs w:val="22"/>
      </w:rPr>
      <w:tab/>
    </w:r>
    <w:r w:rsidR="00B411B9">
      <w:rPr>
        <w:sz w:val="22"/>
        <w:szCs w:val="22"/>
      </w:rPr>
      <w:t>OBČINA PREBOLD</w:t>
    </w:r>
  </w:p>
  <w:p w:rsidR="00145472" w:rsidRDefault="00145472" w:rsidP="0014547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304B67"/>
    <w:multiLevelType w:val="hybridMultilevel"/>
    <w:tmpl w:val="99F27476"/>
    <w:lvl w:ilvl="0" w:tplc="6FDCA3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131834"/>
    <w:multiLevelType w:val="hybridMultilevel"/>
    <w:tmpl w:val="92A088B4"/>
    <w:lvl w:ilvl="0" w:tplc="AF3621F8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124"/>
    <w:rsid w:val="0003557E"/>
    <w:rsid w:val="000B08B5"/>
    <w:rsid w:val="000C4936"/>
    <w:rsid w:val="00145472"/>
    <w:rsid w:val="00180C3B"/>
    <w:rsid w:val="001D1322"/>
    <w:rsid w:val="002359F4"/>
    <w:rsid w:val="00355E2F"/>
    <w:rsid w:val="003B6E1D"/>
    <w:rsid w:val="003F0388"/>
    <w:rsid w:val="00565BBD"/>
    <w:rsid w:val="00634124"/>
    <w:rsid w:val="006C24E8"/>
    <w:rsid w:val="006D7B5B"/>
    <w:rsid w:val="007A38E6"/>
    <w:rsid w:val="008C5924"/>
    <w:rsid w:val="009F2E47"/>
    <w:rsid w:val="00A27BB7"/>
    <w:rsid w:val="00B004CD"/>
    <w:rsid w:val="00B411B9"/>
    <w:rsid w:val="00B4184D"/>
    <w:rsid w:val="00BC3058"/>
    <w:rsid w:val="00CF79C6"/>
    <w:rsid w:val="00D0086B"/>
    <w:rsid w:val="00E05DC3"/>
    <w:rsid w:val="00E97A15"/>
    <w:rsid w:val="00F20E7F"/>
    <w:rsid w:val="00FA1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C1C7254"/>
  <w15:docId w15:val="{A3196DF8-163D-4CD8-BAD1-A9C6EAD53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A27BB7"/>
    <w:rPr>
      <w:sz w:val="24"/>
      <w:szCs w:val="24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355E2F"/>
    <w:pPr>
      <w:keepNext/>
      <w:suppressAutoHyphens/>
      <w:spacing w:before="240" w:after="60"/>
      <w:jc w:val="both"/>
      <w:outlineLvl w:val="1"/>
    </w:pPr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C30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">
    <w:name w:val="tek"/>
    <w:basedOn w:val="Navaden"/>
    <w:rsid w:val="00BC3058"/>
    <w:rPr>
      <w:sz w:val="22"/>
      <w:szCs w:val="22"/>
    </w:rPr>
  </w:style>
  <w:style w:type="paragraph" w:styleId="Glava">
    <w:name w:val="header"/>
    <w:basedOn w:val="Navaden"/>
    <w:link w:val="GlavaZnak"/>
    <w:rsid w:val="001454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145472"/>
    <w:pPr>
      <w:tabs>
        <w:tab w:val="center" w:pos="4536"/>
        <w:tab w:val="right" w:pos="9072"/>
      </w:tabs>
    </w:pPr>
  </w:style>
  <w:style w:type="character" w:customStyle="1" w:styleId="GlavaZnak">
    <w:name w:val="Glava Znak"/>
    <w:link w:val="Glava"/>
    <w:locked/>
    <w:rsid w:val="00145472"/>
    <w:rPr>
      <w:sz w:val="24"/>
      <w:szCs w:val="24"/>
      <w:lang w:val="sl-SI" w:eastAsia="sl-SI" w:bidi="ar-SA"/>
    </w:rPr>
  </w:style>
  <w:style w:type="character" w:customStyle="1" w:styleId="Naslov2Znak">
    <w:name w:val="Naslov 2 Znak"/>
    <w:basedOn w:val="Privzetapisavaodstavka"/>
    <w:link w:val="Naslov2"/>
    <w:uiPriority w:val="9"/>
    <w:rsid w:val="00355E2F"/>
    <w:rPr>
      <w:rFonts w:ascii="Calibri Light" w:hAnsi="Calibri Light"/>
      <w:b/>
      <w:bCs/>
      <w:i/>
      <w:iCs/>
      <w:sz w:val="28"/>
      <w:szCs w:val="28"/>
      <w:lang w:eastAsia="ar-SA"/>
    </w:rPr>
  </w:style>
  <w:style w:type="character" w:styleId="Hiperpovezava">
    <w:name w:val="Hyperlink"/>
    <w:uiPriority w:val="99"/>
    <w:semiHidden/>
    <w:unhideWhenUsed/>
    <w:rsid w:val="00355E2F"/>
    <w:rPr>
      <w:color w:val="0000FF"/>
      <w:u w:val="single"/>
    </w:rPr>
  </w:style>
  <w:style w:type="paragraph" w:customStyle="1" w:styleId="Default">
    <w:name w:val="Default"/>
    <w:rsid w:val="001D1322"/>
    <w:pPr>
      <w:autoSpaceDE w:val="0"/>
      <w:autoSpaceDN w:val="0"/>
      <w:adjustRightInd w:val="0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Besedilooblaka">
    <w:name w:val="Balloon Text"/>
    <w:basedOn w:val="Navaden"/>
    <w:link w:val="BesedilooblakaZnak"/>
    <w:rsid w:val="0003557E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rsid w:val="0003557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60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obcina@prebold.si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P\Desktop\op_glava_os_2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op_glava_os_2</Template>
  <TotalTime>16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6" baseType="variant">
      <vt:variant>
        <vt:lpstr>Naslov</vt:lpstr>
      </vt:variant>
      <vt:variant>
        <vt:i4>1</vt:i4>
      </vt:variant>
      <vt:variant>
        <vt:lpstr>Podnaslovi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>    POVABILO K ODDAJI PONUDBE</vt:lpstr>
      <vt:lpstr/>
    </vt:vector>
  </TitlesOfParts>
  <Company>.</Company>
  <LinksUpToDate>false</LinksUpToDate>
  <CharactersWithSpaces>1308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</dc:creator>
  <cp:lastModifiedBy>Tjasa Skocaj</cp:lastModifiedBy>
  <cp:revision>9</cp:revision>
  <cp:lastPrinted>2019-11-26T07:49:00Z</cp:lastPrinted>
  <dcterms:created xsi:type="dcterms:W3CDTF">2019-06-04T07:55:00Z</dcterms:created>
  <dcterms:modified xsi:type="dcterms:W3CDTF">2019-11-26T07:49:00Z</dcterms:modified>
</cp:coreProperties>
</file>